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495DBCC2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</w:t>
            </w:r>
            <w:r w:rsidR="007932A5">
              <w:rPr>
                <w:rFonts w:cs="Arial"/>
                <w:szCs w:val="20"/>
              </w:rPr>
              <w:t>23-</w:t>
            </w:r>
            <w:r>
              <w:rPr>
                <w:rFonts w:cs="Arial"/>
                <w:szCs w:val="20"/>
              </w:rPr>
              <w:t>144/26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3DFB7854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22.04.2026</w:t>
            </w: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720829EE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BK Dorsten Sanierung Geb. 9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505CFA11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Baustellenüberwachung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19A0C880" w14:textId="77777777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7932A5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7932A5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44F6EAA4" w:rsidR="002D42C6" w:rsidRDefault="007932A5" w:rsidP="00774D7F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7932A5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r w:rsidR="008E59CB">
        <w:t>angebote für jedes Hauptangebot, zu dem ein Änderungssatz angeboten wird)</w:t>
      </w:r>
    </w:p>
    <w:p w14:paraId="712D486A" w14:textId="77777777" w:rsidR="00C5267A" w:rsidRDefault="007932A5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>Verzeichnis der Nachunternehmerleistungen (wenn Teile der Leistung an Nachunternehmer ver</w:t>
      </w:r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7932A5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234 - Erklärung Bieter-/Arbeitsgemeinschaft (wenn das Angebot von einer Bietergemeinschaft abgege</w:t>
      </w:r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r w:rsidR="00153702">
        <w:t>ben wird; bei Abgabe mehrerer Hauptangebote für jedes Hauptangebot einer Bietergemeinschaft)</w:t>
      </w:r>
    </w:p>
    <w:p w14:paraId="115B0E88" w14:textId="77777777" w:rsidR="00C5267A" w:rsidRDefault="007932A5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235 - Verzeichnis der Leistungen/Kapazitäten anderer Unternehmen (wenn sich der Bieter der Kapazi</w:t>
      </w:r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angebot, in dem sich der Bieter der Kapazitäten anderer Unternehmen bedient)</w:t>
      </w:r>
    </w:p>
    <w:p w14:paraId="5C03F8AB" w14:textId="77777777" w:rsidR="00D03E02" w:rsidRDefault="007932A5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>236 - Verpflichtungserklärung anderer Unternehmen (wenn der Bieter plant, bei einem Nachunterneh-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mer die Eignung zu leihen)</w:t>
      </w:r>
    </w:p>
    <w:p w14:paraId="66F7D244" w14:textId="77777777" w:rsidR="00C5267A" w:rsidRDefault="007932A5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77777777" w:rsidR="00777672" w:rsidRDefault="007932A5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14:paraId="164C2EB9" w14:textId="77777777" w:rsidR="0048028D" w:rsidRDefault="007932A5" w:rsidP="00774D7F">
      <w:pPr>
        <w:pStyle w:val="Kontrollkstchen"/>
      </w:pPr>
      <w:sdt>
        <w:sdtPr>
          <w:id w:val="80712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3A92888" w14:textId="77777777" w:rsidR="00407D63" w:rsidRDefault="007932A5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B849B2A" w14:textId="77777777"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14:paraId="79413EBF" w14:textId="77777777" w:rsidR="0094719E" w:rsidRDefault="007932A5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 oder</w:t>
      </w:r>
    </w:p>
    <w:p w14:paraId="571110D5" w14:textId="77777777" w:rsidR="0094719E" w:rsidRDefault="0094719E" w:rsidP="0094719E">
      <w:pPr>
        <w:pStyle w:val="Kontrollkstchen"/>
      </w:pPr>
      <w:r>
        <w:tab/>
        <w:t>Formblatt Eigenerklärung zur Eignung oder</w:t>
      </w:r>
    </w:p>
    <w:p w14:paraId="44BFA780" w14:textId="77777777" w:rsidR="0094719E" w:rsidRDefault="0094719E" w:rsidP="0094719E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14:paraId="0789B777" w14:textId="0B6C05DB" w:rsidR="0094719E" w:rsidRDefault="007932A5" w:rsidP="0094719E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B3CB9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</w:r>
      <w:r w:rsidR="00C5503B">
        <w:t>Referenznachweise:</w:t>
      </w:r>
    </w:p>
    <w:p w14:paraId="494FFB2A" w14:textId="4C640804" w:rsidR="00C5503B" w:rsidRDefault="005C4BF9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5C4BF9">
        <w:t>2 Referenzen vergleichbarer Leistungen der letzten drei abgeschlossenen Geschäftsjahre, die technisch und organisatorisch einen gleichhohen oder höh</w:t>
      </w:r>
      <w:r w:rsidR="00790F5B">
        <w:t>e</w:t>
      </w:r>
      <w:r w:rsidRPr="005C4BF9">
        <w:t>ren Schwierigkeitsgrad hatten und bei denen die Tätigkeiten der Lieferung</w:t>
      </w:r>
      <w:r>
        <w:t xml:space="preserve">, </w:t>
      </w:r>
      <w:r w:rsidRPr="005C4BF9">
        <w:t>Mont</w:t>
      </w:r>
      <w:r>
        <w:t>age und Betrieb einer Bauüberwachungsanlage</w:t>
      </w:r>
      <w:r w:rsidRPr="005C4BF9">
        <w:t xml:space="preserve"> als Selbstleistung des Bieters (ohne Nachunternehmer) erledigt wurden.</w:t>
      </w:r>
    </w:p>
    <w:p w14:paraId="73CCDDD8" w14:textId="77777777" w:rsidR="00C703CD" w:rsidRDefault="00C703CD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3C512CC2" w14:textId="637F4036" w:rsidR="005C4BF9" w:rsidRDefault="005C4BF9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>
        <w:t>Mindestauftragssumme je Referenz</w:t>
      </w:r>
      <w:r w:rsidR="00C703CD">
        <w:t xml:space="preserve">: </w:t>
      </w:r>
      <w:proofErr w:type="gramStart"/>
      <w:r w:rsidR="009A2A0D">
        <w:t>25.000,-</w:t>
      </w:r>
      <w:proofErr w:type="gramEnd"/>
      <w:r w:rsidR="009A2A0D">
        <w:t xml:space="preserve"> € netto</w:t>
      </w:r>
    </w:p>
    <w:p w14:paraId="4C4864BD" w14:textId="104D7497" w:rsidR="005C4BF9" w:rsidRDefault="007932A5" w:rsidP="005C4BF9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14:paraId="2A13EF74" w14:textId="77777777" w:rsidR="00154BD4" w:rsidRPr="00263987" w:rsidRDefault="00154BD4" w:rsidP="00154BD4">
      <w:pPr>
        <w:pStyle w:val="berschrift2"/>
      </w:pPr>
      <w:r>
        <w:t>Leistungsbezogene Unterlagen</w:t>
      </w:r>
    </w:p>
    <w:p w14:paraId="01A54068" w14:textId="5FABA86E" w:rsidR="00031EAD" w:rsidRDefault="007932A5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A2A0D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  <w:r w:rsidR="00031EAD">
        <w:t xml:space="preserve">Leistungsverzeichnis mit den Preisen </w:t>
      </w:r>
      <w:r w:rsidR="00031EAD" w:rsidRPr="005C3C01">
        <w:rPr>
          <w:b/>
          <w:u w:val="single"/>
        </w:rPr>
        <w:t>in Form einer GAEB-Datei</w:t>
      </w:r>
    </w:p>
    <w:p w14:paraId="3171E351" w14:textId="12ED7E89" w:rsidR="00154BD4" w:rsidRDefault="00276093" w:rsidP="00154BD4">
      <w:pPr>
        <w:pStyle w:val="Kontrollkstchen"/>
      </w:pPr>
      <w:r>
        <w:tab/>
      </w: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7932A5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7932A5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7932A5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77777777" w:rsidR="00154BD4" w:rsidRDefault="007932A5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221/222 - Angaben zur Preisermittlung entsprechend den Formblättern 221 oder 222 (bei Abgabe mehrerer Hauptangebote für jedes Hauptangebot)</w:t>
      </w:r>
    </w:p>
    <w:p w14:paraId="04E2CD97" w14:textId="77777777" w:rsidR="00154BD4" w:rsidRDefault="007932A5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223Aufgliederung der Einheitspreise entsprechend Formblatt 223</w:t>
      </w:r>
    </w:p>
    <w:p w14:paraId="0BF5D73A" w14:textId="77777777" w:rsidR="00153702" w:rsidRDefault="007932A5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7932A5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7932A5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7932A5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7932A5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7932A5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46DABBC" w:rsidR="00334891" w:rsidRPr="009514B6" w:rsidRDefault="007932A5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90F5B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7932A5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7932A5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77777777" w:rsidR="00334891" w:rsidRDefault="007932A5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54711FD1" w14:textId="77777777" w:rsidR="00334891" w:rsidRDefault="007932A5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14:paraId="7E11FB6B" w14:textId="77777777" w:rsidR="00263987" w:rsidRDefault="007932A5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F522D4">
        <w:tab/>
        <w:t>Produktdatenblätter benannter Fabrikate</w:t>
      </w:r>
    </w:p>
    <w:p w14:paraId="12E73408" w14:textId="77777777" w:rsidR="00774D7F" w:rsidRDefault="007932A5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541B2491" w14:textId="77777777" w:rsidR="00774D7F" w:rsidRDefault="007932A5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3056AAEA" w14:textId="77777777" w:rsidR="00774D7F" w:rsidRDefault="007932A5" w:rsidP="00715DF5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p w14:paraId="07E79D7E" w14:textId="77777777" w:rsidR="00774D7F" w:rsidRPr="00774D7F" w:rsidRDefault="007932A5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A389" w14:textId="77777777" w:rsidR="00996EB4" w:rsidRDefault="00996EB4">
      <w:r>
        <w:separator/>
      </w:r>
    </w:p>
  </w:endnote>
  <w:endnote w:type="continuationSeparator" w:id="0">
    <w:p w14:paraId="469573A8" w14:textId="77777777" w:rsidR="00996EB4" w:rsidRDefault="009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ACAA" w14:textId="77777777" w:rsidR="00996EB4" w:rsidRDefault="00996EB4">
      <w:r>
        <w:separator/>
      </w:r>
    </w:p>
  </w:footnote>
  <w:footnote w:type="continuationSeparator" w:id="0">
    <w:p w14:paraId="5BD7444A" w14:textId="77777777" w:rsidR="00996EB4" w:rsidRDefault="009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1EAD"/>
    <w:rsid w:val="0003433A"/>
    <w:rsid w:val="0005583E"/>
    <w:rsid w:val="000849CE"/>
    <w:rsid w:val="00086EB5"/>
    <w:rsid w:val="000E6CD2"/>
    <w:rsid w:val="000F026E"/>
    <w:rsid w:val="000F1693"/>
    <w:rsid w:val="00110816"/>
    <w:rsid w:val="00127C79"/>
    <w:rsid w:val="00141558"/>
    <w:rsid w:val="001426F7"/>
    <w:rsid w:val="00153702"/>
    <w:rsid w:val="00154BD4"/>
    <w:rsid w:val="001B663A"/>
    <w:rsid w:val="001C509D"/>
    <w:rsid w:val="001E1AFE"/>
    <w:rsid w:val="001F4504"/>
    <w:rsid w:val="002301C2"/>
    <w:rsid w:val="002517FD"/>
    <w:rsid w:val="00254BAC"/>
    <w:rsid w:val="00263542"/>
    <w:rsid w:val="00263987"/>
    <w:rsid w:val="00276093"/>
    <w:rsid w:val="002804BF"/>
    <w:rsid w:val="002871A9"/>
    <w:rsid w:val="002C403D"/>
    <w:rsid w:val="002D42C6"/>
    <w:rsid w:val="002F4952"/>
    <w:rsid w:val="002F587D"/>
    <w:rsid w:val="00327698"/>
    <w:rsid w:val="00334891"/>
    <w:rsid w:val="003724FA"/>
    <w:rsid w:val="00385716"/>
    <w:rsid w:val="003A36E9"/>
    <w:rsid w:val="003B3CB9"/>
    <w:rsid w:val="003D367D"/>
    <w:rsid w:val="003D3E99"/>
    <w:rsid w:val="003E2CD4"/>
    <w:rsid w:val="003F0FDC"/>
    <w:rsid w:val="00407D63"/>
    <w:rsid w:val="00424038"/>
    <w:rsid w:val="0045228F"/>
    <w:rsid w:val="0045726B"/>
    <w:rsid w:val="00465851"/>
    <w:rsid w:val="0047055A"/>
    <w:rsid w:val="0048028D"/>
    <w:rsid w:val="00480ABD"/>
    <w:rsid w:val="00492429"/>
    <w:rsid w:val="004A2080"/>
    <w:rsid w:val="004A432C"/>
    <w:rsid w:val="004B032E"/>
    <w:rsid w:val="004C5609"/>
    <w:rsid w:val="004E6569"/>
    <w:rsid w:val="00504487"/>
    <w:rsid w:val="005333C9"/>
    <w:rsid w:val="00560D2A"/>
    <w:rsid w:val="00573601"/>
    <w:rsid w:val="00575172"/>
    <w:rsid w:val="0058073B"/>
    <w:rsid w:val="005831EA"/>
    <w:rsid w:val="00585790"/>
    <w:rsid w:val="00591451"/>
    <w:rsid w:val="005C3C01"/>
    <w:rsid w:val="005C41DA"/>
    <w:rsid w:val="005C4BF9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7CF1"/>
    <w:rsid w:val="006D403D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90F5B"/>
    <w:rsid w:val="007932A5"/>
    <w:rsid w:val="007B1879"/>
    <w:rsid w:val="00887E9D"/>
    <w:rsid w:val="008917EF"/>
    <w:rsid w:val="00892372"/>
    <w:rsid w:val="008E2912"/>
    <w:rsid w:val="008E59CB"/>
    <w:rsid w:val="00910F0B"/>
    <w:rsid w:val="00916671"/>
    <w:rsid w:val="00927DEE"/>
    <w:rsid w:val="0094719E"/>
    <w:rsid w:val="009514B6"/>
    <w:rsid w:val="00962412"/>
    <w:rsid w:val="0097166A"/>
    <w:rsid w:val="00976383"/>
    <w:rsid w:val="00984803"/>
    <w:rsid w:val="00996EB4"/>
    <w:rsid w:val="009A2A0D"/>
    <w:rsid w:val="009A6E63"/>
    <w:rsid w:val="009C14BE"/>
    <w:rsid w:val="009C3063"/>
    <w:rsid w:val="009C3CF6"/>
    <w:rsid w:val="009F5AEC"/>
    <w:rsid w:val="00A00872"/>
    <w:rsid w:val="00A2375B"/>
    <w:rsid w:val="00A36178"/>
    <w:rsid w:val="00A5084B"/>
    <w:rsid w:val="00A5341F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842DD"/>
    <w:rsid w:val="00B96ADB"/>
    <w:rsid w:val="00BA5E42"/>
    <w:rsid w:val="00C101BF"/>
    <w:rsid w:val="00C246AC"/>
    <w:rsid w:val="00C2678D"/>
    <w:rsid w:val="00C5267A"/>
    <w:rsid w:val="00C5503B"/>
    <w:rsid w:val="00C64B27"/>
    <w:rsid w:val="00C703CD"/>
    <w:rsid w:val="00C764C5"/>
    <w:rsid w:val="00CD156A"/>
    <w:rsid w:val="00CD3F7C"/>
    <w:rsid w:val="00CD54C7"/>
    <w:rsid w:val="00D03E02"/>
    <w:rsid w:val="00D05C74"/>
    <w:rsid w:val="00D42251"/>
    <w:rsid w:val="00D6072E"/>
    <w:rsid w:val="00D75523"/>
    <w:rsid w:val="00D97BBF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322E9"/>
    <w:rsid w:val="00E6087B"/>
    <w:rsid w:val="00E85EBB"/>
    <w:rsid w:val="00EB44CE"/>
    <w:rsid w:val="00EB6FA3"/>
    <w:rsid w:val="00EC7AED"/>
    <w:rsid w:val="00EE496F"/>
    <w:rsid w:val="00EE7B92"/>
    <w:rsid w:val="00EF64E3"/>
    <w:rsid w:val="00EF6BC4"/>
    <w:rsid w:val="00F133C2"/>
    <w:rsid w:val="00F21669"/>
    <w:rsid w:val="00F32C49"/>
    <w:rsid w:val="00F522D4"/>
    <w:rsid w:val="00F52B0A"/>
    <w:rsid w:val="00F77CE1"/>
    <w:rsid w:val="00F801AE"/>
    <w:rsid w:val="00F84022"/>
    <w:rsid w:val="00FA0151"/>
    <w:rsid w:val="00FA4F96"/>
    <w:rsid w:val="00FB4BF4"/>
    <w:rsid w:val="00FC0982"/>
    <w:rsid w:val="00FC20F5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7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492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Zado, Annette</cp:lastModifiedBy>
  <cp:revision>18</cp:revision>
  <cp:lastPrinted>2019-07-18T05:26:00Z</cp:lastPrinted>
  <dcterms:created xsi:type="dcterms:W3CDTF">2023-11-03T10:11:00Z</dcterms:created>
  <dcterms:modified xsi:type="dcterms:W3CDTF">2026-04-23T09:30:00Z</dcterms:modified>
</cp:coreProperties>
</file>